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E28A" w14:textId="77777777" w:rsidR="00D95E9F" w:rsidRDefault="00D95E9F" w:rsidP="00D95E9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MILREDE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7094C7A8" w14:textId="77777777" w:rsidR="00D95E9F" w:rsidRDefault="00D95E9F" w:rsidP="00D95E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Cordwainer Street Ward, London.</w:t>
      </w:r>
    </w:p>
    <w:p w14:paraId="16BC7E3B" w14:textId="77777777" w:rsidR="00D95E9F" w:rsidRDefault="00D95E9F" w:rsidP="00D95E9F">
      <w:pPr>
        <w:pStyle w:val="NoSpacing"/>
        <w:rPr>
          <w:rFonts w:cs="Times New Roman"/>
          <w:szCs w:val="24"/>
        </w:rPr>
      </w:pPr>
    </w:p>
    <w:p w14:paraId="58435D32" w14:textId="77777777" w:rsidR="00D95E9F" w:rsidRDefault="00D95E9F" w:rsidP="00D95E9F">
      <w:pPr>
        <w:pStyle w:val="NoSpacing"/>
        <w:rPr>
          <w:rFonts w:cs="Times New Roman"/>
          <w:szCs w:val="24"/>
        </w:rPr>
      </w:pPr>
    </w:p>
    <w:p w14:paraId="2B5B371C" w14:textId="77777777" w:rsidR="00D95E9F" w:rsidRDefault="00D95E9F" w:rsidP="00D95E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655DEEE2" w14:textId="77777777" w:rsidR="00D95E9F" w:rsidRDefault="00D95E9F" w:rsidP="00D95E9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FA23967" w14:textId="77777777" w:rsidR="00D95E9F" w:rsidRDefault="00D95E9F" w:rsidP="00D95E9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p.549)</w:t>
      </w:r>
    </w:p>
    <w:p w14:paraId="6D81146F" w14:textId="77777777" w:rsidR="00D95E9F" w:rsidRDefault="00D95E9F" w:rsidP="00D95E9F">
      <w:pPr>
        <w:pStyle w:val="NoSpacing"/>
        <w:rPr>
          <w:rFonts w:eastAsia="Times New Roman" w:cs="Times New Roman"/>
          <w:szCs w:val="24"/>
        </w:rPr>
      </w:pPr>
    </w:p>
    <w:p w14:paraId="0BF9D55F" w14:textId="77777777" w:rsidR="00D95E9F" w:rsidRDefault="00D95E9F" w:rsidP="00D95E9F">
      <w:pPr>
        <w:pStyle w:val="NoSpacing"/>
        <w:rPr>
          <w:rFonts w:eastAsia="Times New Roman" w:cs="Times New Roman"/>
          <w:szCs w:val="24"/>
        </w:rPr>
      </w:pPr>
    </w:p>
    <w:p w14:paraId="0A7B587C" w14:textId="77777777" w:rsidR="00D95E9F" w:rsidRDefault="00D95E9F" w:rsidP="00D95E9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October 2023</w:t>
      </w:r>
    </w:p>
    <w:p w14:paraId="3A7A7E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F521E" w14:textId="77777777" w:rsidR="00D95E9F" w:rsidRDefault="00D95E9F" w:rsidP="009139A6">
      <w:r>
        <w:separator/>
      </w:r>
    </w:p>
  </w:endnote>
  <w:endnote w:type="continuationSeparator" w:id="0">
    <w:p w14:paraId="328E5631" w14:textId="77777777" w:rsidR="00D95E9F" w:rsidRDefault="00D95E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572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A0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26A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A5477" w14:textId="77777777" w:rsidR="00D95E9F" w:rsidRDefault="00D95E9F" w:rsidP="009139A6">
      <w:r>
        <w:separator/>
      </w:r>
    </w:p>
  </w:footnote>
  <w:footnote w:type="continuationSeparator" w:id="0">
    <w:p w14:paraId="0BC0EE13" w14:textId="77777777" w:rsidR="00D95E9F" w:rsidRDefault="00D95E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E86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8B1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94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E9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95E9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D165D"/>
  <w15:chartTrackingRefBased/>
  <w15:docId w15:val="{861C80A4-F2BA-40E8-BBB2-8F51D2CD2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2023-10-21T19:24:00Z</dcterms:created>
  <dcterms:modified xsi:type="dcterms:W3CDTF">2023-10-21T19:25:00Z</dcterms:modified>
</cp:coreProperties>
</file>